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327F1" w14:textId="77777777" w:rsidR="00427A1C" w:rsidRDefault="00427A1C" w:rsidP="00427A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WARNER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30FFAD4" w14:textId="77777777" w:rsidR="00427A1C" w:rsidRDefault="00427A1C" w:rsidP="00427A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South </w:t>
      </w:r>
      <w:proofErr w:type="spellStart"/>
      <w:r>
        <w:rPr>
          <w:rFonts w:ascii="Times New Roman" w:hAnsi="Times New Roman" w:cs="Times New Roman"/>
        </w:rPr>
        <w:t>Burlingham</w:t>
      </w:r>
      <w:proofErr w:type="spellEnd"/>
      <w:r>
        <w:rPr>
          <w:rFonts w:ascii="Times New Roman" w:hAnsi="Times New Roman" w:cs="Times New Roman"/>
        </w:rPr>
        <w:t>, Norfolk. Yeoman.</w:t>
      </w:r>
    </w:p>
    <w:p w14:paraId="57166C48" w14:textId="77777777" w:rsidR="00427A1C" w:rsidRDefault="00427A1C" w:rsidP="00427A1C">
      <w:pPr>
        <w:rPr>
          <w:rFonts w:ascii="Times New Roman" w:hAnsi="Times New Roman" w:cs="Times New Roman"/>
        </w:rPr>
      </w:pPr>
    </w:p>
    <w:p w14:paraId="1244FB1F" w14:textId="77777777" w:rsidR="00427A1C" w:rsidRDefault="00427A1C" w:rsidP="00427A1C">
      <w:pPr>
        <w:rPr>
          <w:rFonts w:ascii="Times New Roman" w:hAnsi="Times New Roman" w:cs="Times New Roman"/>
        </w:rPr>
      </w:pPr>
    </w:p>
    <w:p w14:paraId="7B629C7D" w14:textId="77777777" w:rsidR="00427A1C" w:rsidRDefault="00427A1C" w:rsidP="00427A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Margaret </w:t>
      </w:r>
      <w:proofErr w:type="spellStart"/>
      <w:r>
        <w:rPr>
          <w:rFonts w:ascii="Times New Roman" w:hAnsi="Times New Roman" w:cs="Times New Roman"/>
        </w:rPr>
        <w:t>Ayleyn</w:t>
      </w:r>
      <w:proofErr w:type="spellEnd"/>
      <w:r>
        <w:rPr>
          <w:rFonts w:ascii="Times New Roman" w:hAnsi="Times New Roman" w:cs="Times New Roman"/>
        </w:rPr>
        <w:t xml:space="preserve">(q.v.), the executrix of </w:t>
      </w:r>
    </w:p>
    <w:p w14:paraId="111A6B83" w14:textId="77777777" w:rsidR="00427A1C" w:rsidRDefault="00427A1C" w:rsidP="00427A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Ayleyn</w:t>
      </w:r>
      <w:proofErr w:type="spellEnd"/>
      <w:r>
        <w:rPr>
          <w:rFonts w:ascii="Times New Roman" w:hAnsi="Times New Roman" w:cs="Times New Roman"/>
        </w:rPr>
        <w:t>(q.v.).</w:t>
      </w:r>
    </w:p>
    <w:p w14:paraId="3D9B3D0F" w14:textId="77777777" w:rsidR="00427A1C" w:rsidRDefault="00427A1C" w:rsidP="00427A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7823255" w14:textId="77777777" w:rsidR="00427A1C" w:rsidRDefault="00427A1C" w:rsidP="00427A1C">
      <w:pPr>
        <w:rPr>
          <w:rFonts w:ascii="Times New Roman" w:hAnsi="Times New Roman" w:cs="Times New Roman"/>
        </w:rPr>
      </w:pPr>
    </w:p>
    <w:p w14:paraId="28D19E1A" w14:textId="77777777" w:rsidR="00427A1C" w:rsidRDefault="00427A1C" w:rsidP="00427A1C">
      <w:pPr>
        <w:rPr>
          <w:rFonts w:ascii="Times New Roman" w:hAnsi="Times New Roman" w:cs="Times New Roman"/>
        </w:rPr>
      </w:pPr>
    </w:p>
    <w:p w14:paraId="0CAB2045" w14:textId="77777777" w:rsidR="00427A1C" w:rsidRDefault="00427A1C" w:rsidP="00427A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2019</w:t>
      </w:r>
    </w:p>
    <w:p w14:paraId="6A03E2C4" w14:textId="77777777" w:rsidR="006B2F86" w:rsidRPr="00E71FC3" w:rsidRDefault="00427A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D3840" w14:textId="77777777" w:rsidR="00427A1C" w:rsidRDefault="00427A1C" w:rsidP="00E71FC3">
      <w:r>
        <w:separator/>
      </w:r>
    </w:p>
  </w:endnote>
  <w:endnote w:type="continuationSeparator" w:id="0">
    <w:p w14:paraId="11568518" w14:textId="77777777" w:rsidR="00427A1C" w:rsidRDefault="00427A1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F25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F6D91" w14:textId="77777777" w:rsidR="00427A1C" w:rsidRDefault="00427A1C" w:rsidP="00E71FC3">
      <w:r>
        <w:separator/>
      </w:r>
    </w:p>
  </w:footnote>
  <w:footnote w:type="continuationSeparator" w:id="0">
    <w:p w14:paraId="7A4F4CCD" w14:textId="77777777" w:rsidR="00427A1C" w:rsidRDefault="00427A1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A1C"/>
    <w:rsid w:val="001A7C09"/>
    <w:rsid w:val="00427A1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430FB"/>
  <w15:chartTrackingRefBased/>
  <w15:docId w15:val="{F8D1995B-F951-4A00-B5EE-3C7042E06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7A1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2019-03-27T22:00:00Z</dcterms:created>
  <dcterms:modified xsi:type="dcterms:W3CDTF">2019-03-27T22:00:00Z</dcterms:modified>
</cp:coreProperties>
</file>